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NANCOTHEN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Porthia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Cornwall. Gentleman.</w:t>
      </w: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Baldwin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Osbren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trespass against him.</w:t>
      </w: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24C16" w:rsidRDefault="00E24C16" w:rsidP="00E24C1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 April 2016</w:t>
      </w:r>
    </w:p>
    <w:p w:rsidR="006B2F86" w:rsidRPr="00E71FC3" w:rsidRDefault="00E24C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C16" w:rsidRDefault="00E24C16" w:rsidP="00E71FC3">
      <w:pPr>
        <w:spacing w:after="0" w:line="240" w:lineRule="auto"/>
      </w:pPr>
      <w:r>
        <w:separator/>
      </w:r>
    </w:p>
  </w:endnote>
  <w:endnote w:type="continuationSeparator" w:id="0">
    <w:p w:rsidR="00E24C16" w:rsidRDefault="00E24C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C16" w:rsidRDefault="00E24C16" w:rsidP="00E71FC3">
      <w:pPr>
        <w:spacing w:after="0" w:line="240" w:lineRule="auto"/>
      </w:pPr>
      <w:r>
        <w:separator/>
      </w:r>
    </w:p>
  </w:footnote>
  <w:footnote w:type="continuationSeparator" w:id="0">
    <w:p w:rsidR="00E24C16" w:rsidRDefault="00E24C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16"/>
    <w:rsid w:val="00AB52E8"/>
    <w:rsid w:val="00B16D3F"/>
    <w:rsid w:val="00E24C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FB9CE9-9118-4B46-B214-4CCCEF47D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24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2016-05-07T19:35:00Z</dcterms:created>
  <dcterms:modified xsi:type="dcterms:W3CDTF">2016-05-07T19:35:00Z</dcterms:modified>
</cp:coreProperties>
</file>